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Table for overall flyer layout"/>
      </w:tblPr>
      <w:tblGrid>
        <w:gridCol w:w="7200"/>
        <w:gridCol w:w="144"/>
        <w:gridCol w:w="3456"/>
      </w:tblGrid>
      <w:tr w:rsidR="001114A0" w14:paraId="6F06F7C4" w14:textId="77777777">
        <w:trPr>
          <w:trHeight w:hRule="exact" w:val="14400"/>
          <w:jc w:val="center"/>
        </w:trPr>
        <w:tc>
          <w:tcPr>
            <w:tcW w:w="7200" w:type="dxa"/>
          </w:tcPr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Layout for flyer body content"/>
            </w:tblPr>
            <w:tblGrid>
              <w:gridCol w:w="7200"/>
            </w:tblGrid>
            <w:tr w:rsidR="001114A0" w14:paraId="565229D4" w14:textId="77777777">
              <w:trPr>
                <w:cantSplit/>
                <w:trHeight w:hRule="exact" w:val="7200"/>
              </w:trPr>
              <w:tc>
                <w:tcPr>
                  <w:tcW w:w="7200" w:type="dxa"/>
                </w:tcPr>
                <w:p w14:paraId="75D3B84C" w14:textId="77777777" w:rsidR="001114A0" w:rsidRDefault="005964E4">
                  <w:r>
                    <w:rPr>
                      <w:noProof/>
                      <w:lang w:eastAsia="en-US"/>
                    </w:rPr>
                    <w:drawing>
                      <wp:inline distT="0" distB="0" distL="0" distR="0" wp14:anchorId="5A1AFFCF" wp14:editId="58D480D7">
                        <wp:extent cx="4572000" cy="4130040"/>
                        <wp:effectExtent l="57150" t="76200" r="57150" b="1375410"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002D9594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0" cy="4130040"/>
                                </a:xfrm>
                                <a:prstGeom prst="ellipse">
                                  <a:avLst/>
                                </a:prstGeom>
                                <a:ln w="63500" cap="rnd">
                                  <a:solidFill>
                                    <a:srgbClr val="333333"/>
                                  </a:solidFill>
                                </a:ln>
                                <a:effectLst>
                                  <a:outerShdw blurRad="381000" dist="292100" dir="5400000" sx="-80000" sy="-18000" rotWithShape="0">
                                    <a:srgbClr val="000000">
                                      <a:alpha val="22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contrasting" dir="t">
                                    <a:rot lat="0" lon="0" rev="3000000"/>
                                  </a:lightRig>
                                </a:scene3d>
                                <a:sp3d contourW="7620">
                                  <a:bevelT w="95250" h="31750"/>
                                  <a:contourClr>
                                    <a:srgbClr val="333333"/>
                                  </a:contourClr>
                                </a:sp3d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14A0" w14:paraId="2275FD66" w14:textId="77777777">
              <w:trPr>
                <w:trHeight w:hRule="exact" w:val="5760"/>
              </w:trPr>
              <w:tc>
                <w:tcPr>
                  <w:tcW w:w="7200" w:type="dxa"/>
                </w:tcPr>
                <w:p w14:paraId="291B8B59" w14:textId="7D6284C5" w:rsidR="001114A0" w:rsidRPr="00DC7EEC" w:rsidRDefault="00873FB9" w:rsidP="00DC7EEC">
                  <w:pPr>
                    <w:pStyle w:val="Subtitle"/>
                    <w:jc w:val="center"/>
                    <w:rPr>
                      <w:color w:val="71972B" w:themeColor="accent2" w:themeShade="BF"/>
                      <w:sz w:val="32"/>
                      <w:szCs w:val="32"/>
                    </w:rPr>
                  </w:pPr>
                  <w:r w:rsidRPr="000F1B66">
                    <w:rPr>
                      <w:rFonts w:ascii="Bernard MT Condensed" w:hAnsi="Bernard MT Condensed"/>
                      <w:color w:val="71972B" w:themeColor="accent2" w:themeShade="BF"/>
                      <w:sz w:val="96"/>
                      <w:szCs w:val="96"/>
                    </w:rPr>
                    <w:t>MOntana prairie treasures</w:t>
                  </w:r>
                  <w:r w:rsidR="00DC7EEC" w:rsidRPr="00DC7EEC">
                    <w:rPr>
                      <w:rFonts w:ascii="Bernard MT Condensed" w:hAnsi="Bernard MT Condensed"/>
                      <w:color w:val="71972B" w:themeColor="accent2" w:themeShade="BF"/>
                      <w:sz w:val="32"/>
                      <w:szCs w:val="32"/>
                    </w:rPr>
                    <w:t>™</w:t>
                  </w:r>
                </w:p>
                <w:p w14:paraId="20BDAD4D" w14:textId="77777777" w:rsidR="00873FB9" w:rsidRPr="000F1B66" w:rsidRDefault="00873FB9">
                  <w:pPr>
                    <w:pStyle w:val="Subtitle"/>
                    <w:rPr>
                      <w:sz w:val="96"/>
                      <w:szCs w:val="96"/>
                    </w:rPr>
                  </w:pPr>
                  <w:bookmarkStart w:id="0" w:name="_GoBack"/>
                  <w:bookmarkEnd w:id="0"/>
                </w:p>
                <w:p w14:paraId="27AE1FE4" w14:textId="77777777" w:rsidR="001114A0" w:rsidRPr="00DC7EEC" w:rsidRDefault="00873FB9" w:rsidP="00DC7EEC">
                  <w:pPr>
                    <w:pStyle w:val="Title"/>
                    <w:jc w:val="center"/>
                    <w:rPr>
                      <w:rFonts w:ascii="AR JULIAN" w:hAnsi="AR JULIAN"/>
                      <w:b/>
                      <w:color w:val="BB850E" w:themeColor="accent3" w:themeShade="BF"/>
                      <w:sz w:val="96"/>
                      <w:szCs w:val="96"/>
                    </w:rPr>
                  </w:pPr>
                  <w:r w:rsidRPr="00DC7EEC">
                    <w:rPr>
                      <w:rFonts w:ascii="AR JULIAN" w:hAnsi="AR JULIAN"/>
                      <w:b/>
                      <w:color w:val="BB850E" w:themeColor="accent3" w:themeShade="BF"/>
                      <w:sz w:val="96"/>
                      <w:szCs w:val="96"/>
                      <w:bdr w:val="thinThickSmallGap" w:sz="24" w:space="0" w:color="000000" w:themeColor="text1" w:frame="1"/>
                    </w:rPr>
                    <w:t>gift catalog</w:t>
                  </w:r>
                </w:p>
                <w:p w14:paraId="4F6053BB" w14:textId="77777777" w:rsidR="001114A0" w:rsidRPr="006E5226" w:rsidRDefault="001114A0">
                  <w:pPr>
                    <w:rPr>
                      <w:rFonts w:ascii="Arial Narrow" w:hAnsi="Arial Narrow"/>
                    </w:rPr>
                  </w:pPr>
                </w:p>
                <w:p w14:paraId="417D18C6" w14:textId="77777777" w:rsidR="006E5226" w:rsidRDefault="006E5226"/>
                <w:p w14:paraId="498C3264" w14:textId="3C198992" w:rsidR="006E5226" w:rsidRDefault="006E5226">
                  <w:r>
                    <w:t>We’re now on Facebook and Etsy.com!</w:t>
                  </w:r>
                </w:p>
              </w:tc>
            </w:tr>
            <w:tr w:rsidR="001114A0" w14:paraId="09821FAF" w14:textId="77777777">
              <w:trPr>
                <w:trHeight w:hRule="exact" w:val="1440"/>
              </w:trPr>
              <w:tc>
                <w:tcPr>
                  <w:tcW w:w="7200" w:type="dxa"/>
                  <w:vAlign w:val="bottom"/>
                </w:tcPr>
                <w:p w14:paraId="2386E814" w14:textId="77777777" w:rsidR="001114A0" w:rsidRDefault="005964E4">
                  <w:r>
                    <w:rPr>
                      <w:noProof/>
                      <w:lang w:eastAsia="en-US"/>
                    </w:rPr>
                    <w:drawing>
                      <wp:inline distT="0" distB="0" distL="0" distR="0" wp14:anchorId="6B5F8D5F" wp14:editId="4BBF6A79">
                        <wp:extent cx="587828" cy="440871"/>
                        <wp:effectExtent l="0" t="0" r="3175" b="0"/>
                        <wp:docPr id="10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logo_placeholder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7828" cy="4408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0063CF0" w14:textId="77777777" w:rsidR="001114A0" w:rsidRDefault="001114A0"/>
        </w:tc>
        <w:tc>
          <w:tcPr>
            <w:tcW w:w="144" w:type="dxa"/>
          </w:tcPr>
          <w:p w14:paraId="6A5C9E26" w14:textId="77777777" w:rsidR="001114A0" w:rsidRDefault="001114A0"/>
        </w:tc>
        <w:tc>
          <w:tcPr>
            <w:tcW w:w="3456" w:type="dxa"/>
          </w:tcPr>
          <w:tbl>
            <w:tblPr>
              <w:tblW w:w="5000" w:type="pct"/>
              <w:tblLayout w:type="fixed"/>
              <w:tblCellMar>
                <w:left w:w="288" w:type="dxa"/>
                <w:right w:w="288" w:type="dxa"/>
              </w:tblCellMar>
              <w:tblLook w:val="04A0" w:firstRow="1" w:lastRow="0" w:firstColumn="1" w:lastColumn="0" w:noHBand="0" w:noVBand="1"/>
              <w:tblDescription w:val="Layout for flyer sidebar"/>
            </w:tblPr>
            <w:tblGrid>
              <w:gridCol w:w="3456"/>
            </w:tblGrid>
            <w:tr w:rsidR="001114A0" w14:paraId="69EC4EF4" w14:textId="77777777">
              <w:trPr>
                <w:trHeight w:hRule="exact" w:val="10800"/>
              </w:trPr>
              <w:tc>
                <w:tcPr>
                  <w:tcW w:w="3446" w:type="dxa"/>
                  <w:shd w:val="clear" w:color="auto" w:fill="97C83C" w:themeFill="accent2"/>
                  <w:vAlign w:val="center"/>
                </w:tcPr>
                <w:p w14:paraId="7E2C0545" w14:textId="77777777" w:rsidR="001114A0" w:rsidRPr="003E1A61" w:rsidRDefault="00873FB9">
                  <w:pPr>
                    <w:pStyle w:val="Heading2"/>
                    <w:rPr>
                      <w:color w:val="auto"/>
                    </w:rPr>
                  </w:pPr>
                  <w:r w:rsidRPr="003E1A61">
                    <w:rPr>
                      <w:color w:val="auto"/>
                    </w:rPr>
                    <w:t>Wood Décor, Candles, Clocks, Skin Care and Gifts</w:t>
                  </w:r>
                </w:p>
                <w:p w14:paraId="79D336BA" w14:textId="77777777" w:rsidR="001114A0" w:rsidRPr="003E1A61" w:rsidRDefault="001114A0">
                  <w:pPr>
                    <w:pStyle w:val="Line"/>
                    <w:rPr>
                      <w:color w:val="auto"/>
                    </w:rPr>
                  </w:pPr>
                </w:p>
                <w:p w14:paraId="36E777C7" w14:textId="77777777" w:rsidR="001114A0" w:rsidRPr="003E1A61" w:rsidRDefault="00873FB9">
                  <w:pPr>
                    <w:pStyle w:val="Heading2"/>
                    <w:rPr>
                      <w:color w:val="auto"/>
                    </w:rPr>
                  </w:pPr>
                  <w:r w:rsidRPr="003E1A61">
                    <w:rPr>
                      <w:color w:val="auto"/>
                    </w:rPr>
                    <w:t xml:space="preserve">We Specialize In Emu Oil </w:t>
                  </w:r>
                </w:p>
                <w:p w14:paraId="68EAF105" w14:textId="77777777" w:rsidR="001114A0" w:rsidRPr="003E1A61" w:rsidRDefault="001114A0">
                  <w:pPr>
                    <w:pStyle w:val="Line"/>
                    <w:rPr>
                      <w:color w:val="auto"/>
                    </w:rPr>
                  </w:pPr>
                </w:p>
                <w:p w14:paraId="182D43F5" w14:textId="77777777" w:rsidR="001114A0" w:rsidRPr="003E1A61" w:rsidRDefault="00873FB9">
                  <w:pPr>
                    <w:pStyle w:val="Heading2"/>
                    <w:rPr>
                      <w:color w:val="auto"/>
                    </w:rPr>
                  </w:pPr>
                  <w:r w:rsidRPr="003E1A61">
                    <w:rPr>
                      <w:color w:val="auto"/>
                    </w:rPr>
                    <w:t>Nourish Your Skin</w:t>
                  </w:r>
                </w:p>
                <w:p w14:paraId="1B94BA24" w14:textId="77777777" w:rsidR="001114A0" w:rsidRPr="003E1A61" w:rsidRDefault="001114A0">
                  <w:pPr>
                    <w:pStyle w:val="Line"/>
                    <w:rPr>
                      <w:color w:val="auto"/>
                    </w:rPr>
                  </w:pPr>
                </w:p>
                <w:p w14:paraId="33B5AA08" w14:textId="77777777" w:rsidR="001114A0" w:rsidRPr="003E1A61" w:rsidRDefault="00873FB9">
                  <w:pPr>
                    <w:pStyle w:val="Heading2"/>
                    <w:rPr>
                      <w:color w:val="auto"/>
                    </w:rPr>
                  </w:pPr>
                  <w:r w:rsidRPr="003E1A61">
                    <w:rPr>
                      <w:color w:val="auto"/>
                    </w:rPr>
                    <w:t>Warm Your Home</w:t>
                  </w:r>
                </w:p>
                <w:p w14:paraId="5B48BC29" w14:textId="77777777" w:rsidR="001114A0" w:rsidRPr="003E1A61" w:rsidRDefault="001114A0">
                  <w:pPr>
                    <w:pStyle w:val="Line"/>
                    <w:rPr>
                      <w:color w:val="auto"/>
                    </w:rPr>
                  </w:pPr>
                </w:p>
                <w:p w14:paraId="10676722" w14:textId="77777777" w:rsidR="001114A0" w:rsidRPr="003E1A61" w:rsidRDefault="00873FB9">
                  <w:pPr>
                    <w:pStyle w:val="Heading2"/>
                    <w:rPr>
                      <w:color w:val="auto"/>
                    </w:rPr>
                  </w:pPr>
                  <w:r w:rsidRPr="003E1A61">
                    <w:rPr>
                      <w:color w:val="auto"/>
                    </w:rPr>
                    <w:t xml:space="preserve">Locally Handmade </w:t>
                  </w:r>
                </w:p>
              </w:tc>
            </w:tr>
            <w:tr w:rsidR="001114A0" w14:paraId="25834E1F" w14:textId="77777777">
              <w:trPr>
                <w:trHeight w:hRule="exact" w:val="144"/>
              </w:trPr>
              <w:tc>
                <w:tcPr>
                  <w:tcW w:w="3446" w:type="dxa"/>
                </w:tcPr>
                <w:p w14:paraId="299DCB0C" w14:textId="77777777" w:rsidR="001114A0" w:rsidRDefault="001114A0"/>
              </w:tc>
            </w:tr>
            <w:tr w:rsidR="001114A0" w14:paraId="3A692AA7" w14:textId="77777777" w:rsidTr="00865022">
              <w:trPr>
                <w:trHeight w:hRule="exact" w:val="3564"/>
              </w:trPr>
              <w:tc>
                <w:tcPr>
                  <w:tcW w:w="3446" w:type="dxa"/>
                  <w:shd w:val="clear" w:color="auto" w:fill="E03177" w:themeFill="accent1"/>
                  <w:vAlign w:val="center"/>
                </w:tcPr>
                <w:p w14:paraId="3958CF08" w14:textId="77777777" w:rsidR="001114A0" w:rsidRPr="00865022" w:rsidRDefault="00873FB9">
                  <w:pPr>
                    <w:pStyle w:val="Heading3"/>
                    <w:rPr>
                      <w:color w:val="BB850E" w:themeColor="accent3" w:themeShade="BF"/>
                    </w:rPr>
                  </w:pPr>
                  <w:r>
                    <w:t>Montana Prairie Treasures</w:t>
                  </w:r>
                </w:p>
                <w:p w14:paraId="1F0B4298" w14:textId="77777777" w:rsidR="001114A0" w:rsidRDefault="00DC7EEC">
                  <w:pPr>
                    <w:pStyle w:val="ContactInfo"/>
                  </w:pPr>
                  <w:sdt>
                    <w:sdtPr>
                      <w:id w:val="857003158"/>
                      <w:placeholder>
                        <w:docPart w:val="43B51B27FB6D460090E32E5CCE1F63A5"/>
                      </w:placeholder>
                      <w15:appearance w15:val="hidden"/>
                      <w:text w:multiLine="1"/>
                    </w:sdtPr>
                    <w:sdtEndPr/>
                    <w:sdtContent>
                      <w:r w:rsidR="00873FB9">
                        <w:t>P.O. Box 484</w:t>
                      </w:r>
                      <w:r w:rsidR="00873FB9">
                        <w:br/>
                        <w:t>Glendive, MT 59330</w:t>
                      </w:r>
                      <w:r w:rsidR="00865022">
                        <w:br/>
                      </w:r>
                      <w:r w:rsidR="00865022">
                        <w:br/>
                        <w:t>406-687-3396</w:t>
                      </w:r>
                      <w:r w:rsidR="00865022">
                        <w:br/>
                        <w:t>406-939-2893</w:t>
                      </w:r>
                    </w:sdtContent>
                  </w:sdt>
                </w:p>
                <w:p w14:paraId="0E068F26" w14:textId="4851A83F" w:rsidR="001114A0" w:rsidRDefault="00873FB9">
                  <w:pPr>
                    <w:pStyle w:val="ContactInfo"/>
                  </w:pPr>
                  <w:r>
                    <w:t>M</w:t>
                  </w:r>
                  <w:r w:rsidR="00534485">
                    <w:t>pt</w:t>
                  </w:r>
                  <w:r>
                    <w:t>wholesale.com</w:t>
                  </w:r>
                </w:p>
                <w:p w14:paraId="2CAE54AF" w14:textId="77777777" w:rsidR="00873FB9" w:rsidRDefault="00873FB9">
                  <w:pPr>
                    <w:pStyle w:val="ContactInfo"/>
                  </w:pPr>
                  <w:r>
                    <w:t>montanaprairietreasures@hotmail.com</w:t>
                  </w:r>
                </w:p>
                <w:p w14:paraId="36F39A09" w14:textId="77777777" w:rsidR="001114A0" w:rsidRDefault="001114A0">
                  <w:pPr>
                    <w:pStyle w:val="Date"/>
                  </w:pPr>
                </w:p>
              </w:tc>
            </w:tr>
          </w:tbl>
          <w:p w14:paraId="6F962B45" w14:textId="77777777" w:rsidR="001114A0" w:rsidRDefault="001114A0"/>
        </w:tc>
      </w:tr>
    </w:tbl>
    <w:p w14:paraId="795C0439" w14:textId="77777777" w:rsidR="001114A0" w:rsidRDefault="001114A0">
      <w:pPr>
        <w:pStyle w:val="NoSpacing"/>
      </w:pPr>
    </w:p>
    <w:sectPr w:rsidR="001114A0">
      <w:pgSz w:w="12240" w:h="15840"/>
      <w:pgMar w:top="720" w:right="720" w:bottom="36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AR JULIAN"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attachedTemplate r:id="rId1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3FB9"/>
    <w:rsid w:val="000A0DBC"/>
    <w:rsid w:val="000F1B66"/>
    <w:rsid w:val="001114A0"/>
    <w:rsid w:val="003E1A61"/>
    <w:rsid w:val="00534485"/>
    <w:rsid w:val="005964E4"/>
    <w:rsid w:val="006E5226"/>
    <w:rsid w:val="007D040C"/>
    <w:rsid w:val="00865022"/>
    <w:rsid w:val="00873FB9"/>
    <w:rsid w:val="00B90852"/>
    <w:rsid w:val="00CA0AE5"/>
    <w:rsid w:val="00CE683A"/>
    <w:rsid w:val="00DC7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4BB08F1"/>
  <w15:chartTrackingRefBased/>
  <w15:docId w15:val="{2DE30615-527F-4540-B3B2-B607913418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color w:val="333333" w:themeColor="text2"/>
        <w:sz w:val="24"/>
        <w:szCs w:val="24"/>
        <w:lang w:val="en-US" w:eastAsia="ja-JP" w:bidi="ar-SA"/>
      </w:rPr>
    </w:rPrDefault>
    <w:pPrDefault>
      <w:pPr>
        <w:spacing w:after="160" w:line="312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3"/>
    <w:qFormat/>
    <w:pPr>
      <w:keepNext/>
      <w:keepLines/>
      <w:spacing w:before="280" w:after="120" w:line="240" w:lineRule="auto"/>
      <w:contextualSpacing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Line"/>
    <w:link w:val="Heading2Char"/>
    <w:uiPriority w:val="3"/>
    <w:unhideWhenUsed/>
    <w:qFormat/>
    <w:pPr>
      <w:keepNext/>
      <w:keepLines/>
      <w:spacing w:after="0" w:line="264" w:lineRule="auto"/>
      <w:jc w:val="center"/>
      <w:outlineLvl w:val="1"/>
    </w:pPr>
    <w:rPr>
      <w:rFonts w:asciiTheme="majorHAnsi" w:eastAsiaTheme="majorEastAsia" w:hAnsiTheme="majorHAnsi" w:cstheme="majorBidi"/>
      <w:color w:val="FFFFFF" w:themeColor="background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4"/>
    <w:unhideWhenUsed/>
    <w:qFormat/>
    <w:pPr>
      <w:keepNext/>
      <w:keepLines/>
      <w:spacing w:after="60" w:line="240" w:lineRule="auto"/>
      <w:jc w:val="center"/>
      <w:outlineLvl w:val="2"/>
    </w:pPr>
    <w:rPr>
      <w:rFonts w:asciiTheme="majorHAnsi" w:eastAsiaTheme="majorEastAsia" w:hAnsiTheme="majorHAnsi" w:cstheme="majorBidi"/>
      <w:caps/>
      <w:color w:val="FFFFFF" w:themeColor="background1"/>
    </w:rPr>
  </w:style>
  <w:style w:type="paragraph" w:styleId="Heading4">
    <w:name w:val="heading 4"/>
    <w:basedOn w:val="Normal"/>
    <w:next w:val="Normal"/>
    <w:link w:val="Heading4Char"/>
    <w:uiPriority w:val="99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E03177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Title"/>
    <w:link w:val="SubtitleChar"/>
    <w:uiPriority w:val="2"/>
    <w:qFormat/>
    <w:pPr>
      <w:numPr>
        <w:ilvl w:val="1"/>
      </w:numPr>
      <w:spacing w:before="480"/>
    </w:pPr>
    <w:rPr>
      <w:color w:val="E03177" w:themeColor="accent1"/>
    </w:rPr>
  </w:style>
  <w:style w:type="character" w:customStyle="1" w:styleId="SubtitleChar">
    <w:name w:val="Subtitle Char"/>
    <w:basedOn w:val="DefaultParagraphFont"/>
    <w:link w:val="Subtitle"/>
    <w:uiPriority w:val="2"/>
    <w:rPr>
      <w:rFonts w:asciiTheme="majorHAnsi" w:eastAsiaTheme="majorEastAsia" w:hAnsiTheme="majorHAnsi" w:cstheme="majorBidi"/>
      <w:caps/>
      <w:color w:val="E03177" w:themeColor="accent1"/>
      <w:kern w:val="28"/>
      <w:sz w:val="80"/>
      <w:szCs w:val="80"/>
    </w:rPr>
  </w:style>
  <w:style w:type="paragraph" w:styleId="Title">
    <w:name w:val="Title"/>
    <w:basedOn w:val="Normal"/>
    <w:next w:val="Normal"/>
    <w:link w:val="TitleChar"/>
    <w:uiPriority w:val="1"/>
    <w:qFormat/>
    <w:pPr>
      <w:spacing w:after="0" w:line="204" w:lineRule="auto"/>
    </w:pPr>
    <w:rPr>
      <w:rFonts w:asciiTheme="majorHAnsi" w:eastAsiaTheme="majorEastAsia" w:hAnsiTheme="majorHAnsi" w:cstheme="majorBidi"/>
      <w:caps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"/>
    <w:rPr>
      <w:rFonts w:asciiTheme="majorHAnsi" w:eastAsiaTheme="majorEastAsia" w:hAnsiTheme="majorHAnsi" w:cstheme="majorBidi"/>
      <w:caps/>
      <w:kern w:val="28"/>
      <w:sz w:val="80"/>
      <w:szCs w:val="80"/>
    </w:rPr>
  </w:style>
  <w:style w:type="character" w:customStyle="1" w:styleId="Heading1Char">
    <w:name w:val="Heading 1 Char"/>
    <w:basedOn w:val="DefaultParagraphFont"/>
    <w:link w:val="Heading1"/>
    <w:uiPriority w:val="3"/>
    <w:rPr>
      <w:b/>
      <w:bCs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Spacing">
    <w:name w:val="No Spacing"/>
    <w:uiPriority w:val="19"/>
    <w:qFormat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3"/>
    <w:rPr>
      <w:rFonts w:asciiTheme="majorHAnsi" w:eastAsiaTheme="majorEastAsia" w:hAnsiTheme="majorHAnsi" w:cstheme="majorBidi"/>
      <w:color w:val="FFFFFF" w:themeColor="background1"/>
      <w:sz w:val="28"/>
      <w:szCs w:val="28"/>
    </w:rPr>
  </w:style>
  <w:style w:type="paragraph" w:customStyle="1" w:styleId="Line">
    <w:name w:val="Line"/>
    <w:basedOn w:val="Normal"/>
    <w:next w:val="Heading2"/>
    <w:uiPriority w:val="3"/>
    <w:qFormat/>
    <w:pPr>
      <w:pBdr>
        <w:top w:val="single" w:sz="12" w:space="1" w:color="FFFFFF" w:themeColor="background1"/>
      </w:pBdr>
      <w:spacing w:before="400" w:after="400" w:line="240" w:lineRule="auto"/>
      <w:ind w:left="1080" w:right="1080"/>
      <w:jc w:val="center"/>
    </w:pPr>
    <w:rPr>
      <w:sz w:val="2"/>
      <w:szCs w:val="2"/>
    </w:rPr>
  </w:style>
  <w:style w:type="character" w:customStyle="1" w:styleId="Heading3Char">
    <w:name w:val="Heading 3 Char"/>
    <w:basedOn w:val="DefaultParagraphFont"/>
    <w:link w:val="Heading3"/>
    <w:uiPriority w:val="4"/>
    <w:rPr>
      <w:rFonts w:asciiTheme="majorHAnsi" w:eastAsiaTheme="majorEastAsia" w:hAnsiTheme="majorHAnsi" w:cstheme="majorBidi"/>
      <w:caps/>
      <w:color w:val="FFFFFF" w:themeColor="background1"/>
    </w:rPr>
  </w:style>
  <w:style w:type="paragraph" w:customStyle="1" w:styleId="ContactInfo">
    <w:name w:val="Contact Info"/>
    <w:basedOn w:val="Normal"/>
    <w:uiPriority w:val="5"/>
    <w:qFormat/>
    <w:pPr>
      <w:spacing w:after="280" w:line="240" w:lineRule="auto"/>
      <w:jc w:val="center"/>
    </w:pPr>
    <w:rPr>
      <w:color w:val="FFFFFF" w:themeColor="background1"/>
    </w:rPr>
  </w:style>
  <w:style w:type="paragraph" w:styleId="Date">
    <w:name w:val="Date"/>
    <w:basedOn w:val="Normal"/>
    <w:link w:val="DateChar"/>
    <w:uiPriority w:val="5"/>
    <w:unhideWhenUsed/>
    <w:qFormat/>
    <w:pPr>
      <w:spacing w:after="0"/>
      <w:jc w:val="center"/>
    </w:pPr>
    <w:rPr>
      <w:color w:val="FFFFFF" w:themeColor="background1"/>
    </w:rPr>
  </w:style>
  <w:style w:type="character" w:customStyle="1" w:styleId="DateChar">
    <w:name w:val="Date Char"/>
    <w:basedOn w:val="DefaultParagraphFont"/>
    <w:link w:val="Date"/>
    <w:uiPriority w:val="5"/>
    <w:rPr>
      <w:color w:val="FFFFFF" w:themeColor="background1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9"/>
    <w:semiHidden/>
    <w:rPr>
      <w:rFonts w:asciiTheme="majorHAnsi" w:eastAsiaTheme="majorEastAsia" w:hAnsiTheme="majorHAnsi" w:cstheme="majorBidi"/>
      <w:color w:val="E03177" w:themeColor="accent1"/>
    </w:rPr>
  </w:style>
  <w:style w:type="character" w:styleId="Hyperlink">
    <w:name w:val="Hyperlink"/>
    <w:basedOn w:val="DefaultParagraphFont"/>
    <w:uiPriority w:val="99"/>
    <w:unhideWhenUsed/>
    <w:rsid w:val="00865022"/>
    <w:rPr>
      <w:color w:val="24A5CD" w:themeColor="hyperlink"/>
      <w:u w:val="single"/>
    </w:rPr>
  </w:style>
  <w:style w:type="character" w:styleId="HTMLCite">
    <w:name w:val="HTML Cite"/>
    <w:basedOn w:val="DefaultParagraphFont"/>
    <w:uiPriority w:val="99"/>
    <w:semiHidden/>
    <w:unhideWhenUsed/>
    <w:rsid w:val="0086502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aron\AppData\Roaming\Microsoft\Templates\Seasonal%20event%20fly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43B51B27FB6D460090E32E5CCE1F63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2ABEA2-3B50-4741-82A6-AE37F0D204B3}"/>
      </w:docPartPr>
      <w:docPartBody>
        <w:p w:rsidR="00F62887" w:rsidRDefault="00DD1EFE">
          <w:pPr>
            <w:pStyle w:val="43B51B27FB6D460090E32E5CCE1F63A5"/>
          </w:pPr>
          <w:r>
            <w:t>[Street Address]</w:t>
          </w:r>
          <w:r>
            <w:br/>
            <w:t>[City, ST  ZIP Code]</w:t>
          </w:r>
          <w:r>
            <w:br/>
            <w:t>[Telephone]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AR JULIAN"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1EFE"/>
    <w:rsid w:val="0011331E"/>
    <w:rsid w:val="008B0E8E"/>
    <w:rsid w:val="00BF6D44"/>
    <w:rsid w:val="00DD1EFE"/>
    <w:rsid w:val="00F62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8D9E8D2C5DC4AB4AD6C45B44A632AA0">
    <w:name w:val="D8D9E8D2C5DC4AB4AD6C45B44A632AA0"/>
  </w:style>
  <w:style w:type="paragraph" w:customStyle="1" w:styleId="C5AE524BA8B640689474C95B83EBB9F9">
    <w:name w:val="C5AE524BA8B640689474C95B83EBB9F9"/>
  </w:style>
  <w:style w:type="paragraph" w:customStyle="1" w:styleId="6CF7136C39A34F22B18DF8DB3D1ABE52">
    <w:name w:val="6CF7136C39A34F22B18DF8DB3D1ABE52"/>
  </w:style>
  <w:style w:type="paragraph" w:customStyle="1" w:styleId="BC7D13FC949A4886865B91589CBFE6CB">
    <w:name w:val="BC7D13FC949A4886865B91589CBFE6CB"/>
  </w:style>
  <w:style w:type="paragraph" w:customStyle="1" w:styleId="D8496EA9220C4127A9F98B36DC6F8715">
    <w:name w:val="D8496EA9220C4127A9F98B36DC6F8715"/>
  </w:style>
  <w:style w:type="paragraph" w:customStyle="1" w:styleId="DB18F7F9861044CC96675A79B4E6AD6D">
    <w:name w:val="DB18F7F9861044CC96675A79B4E6AD6D"/>
  </w:style>
  <w:style w:type="paragraph" w:customStyle="1" w:styleId="2F40DEE0B7804B3D9CD4E0B01520A6A6">
    <w:name w:val="2F40DEE0B7804B3D9CD4E0B01520A6A6"/>
  </w:style>
  <w:style w:type="paragraph" w:customStyle="1" w:styleId="8E2D648D70C7488A8084CD8F1F9378F3">
    <w:name w:val="8E2D648D70C7488A8084CD8F1F9378F3"/>
  </w:style>
  <w:style w:type="paragraph" w:customStyle="1" w:styleId="41CC85F0A53A4F96A9B2AEFA20EFC524">
    <w:name w:val="41CC85F0A53A4F96A9B2AEFA20EFC524"/>
  </w:style>
  <w:style w:type="paragraph" w:customStyle="1" w:styleId="9812751B4DE2486290F6B1462D0664E8">
    <w:name w:val="9812751B4DE2486290F6B1462D0664E8"/>
  </w:style>
  <w:style w:type="paragraph" w:customStyle="1" w:styleId="43B51B27FB6D460090E32E5CCE1F63A5">
    <w:name w:val="43B51B27FB6D460090E32E5CCE1F63A5"/>
  </w:style>
  <w:style w:type="paragraph" w:customStyle="1" w:styleId="5E3E268F47464E3C92CAD006B42E28B5">
    <w:name w:val="5E3E268F47464E3C92CAD006B42E28B5"/>
  </w:style>
  <w:style w:type="paragraph" w:customStyle="1" w:styleId="DF2B6043B1314ACE9418EACE5CD8CAC6">
    <w:name w:val="DF2B6043B1314ACE9418EACE5CD8CAC6"/>
  </w:style>
  <w:style w:type="character" w:styleId="PlaceholderText">
    <w:name w:val="Placeholder Text"/>
    <w:basedOn w:val="DefaultParagraphFont"/>
    <w:uiPriority w:val="99"/>
    <w:semiHidden/>
    <w:rsid w:val="008B0E8E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ummer Business">
      <a:dk1>
        <a:sysClr val="windowText" lastClr="000000"/>
      </a:dk1>
      <a:lt1>
        <a:sysClr val="window" lastClr="FFFFFF"/>
      </a:lt1>
      <a:dk2>
        <a:srgbClr val="333333"/>
      </a:dk2>
      <a:lt2>
        <a:srgbClr val="E6E6E6"/>
      </a:lt2>
      <a:accent1>
        <a:srgbClr val="E03177"/>
      </a:accent1>
      <a:accent2>
        <a:srgbClr val="97C83C"/>
      </a:accent2>
      <a:accent3>
        <a:srgbClr val="EEAE1F"/>
      </a:accent3>
      <a:accent4>
        <a:srgbClr val="EC6814"/>
      </a:accent4>
      <a:accent5>
        <a:srgbClr val="7458AB"/>
      </a:accent5>
      <a:accent6>
        <a:srgbClr val="24A5CD"/>
      </a:accent6>
      <a:hlink>
        <a:srgbClr val="24A5CD"/>
      </a:hlink>
      <a:folHlink>
        <a:srgbClr val="7458AB"/>
      </a:folHlink>
    </a:clrScheme>
    <a:fontScheme name="Summer Business">
      <a:majorFont>
        <a:latin typeface="Arial Black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1424E78C-8A49-4037-80E8-15290F91551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Seasonal event flyer.dotx</Template>
  <TotalTime>7</TotalTime>
  <Pages>1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3</cp:revision>
  <cp:lastPrinted>2016-12-19T19:11:00Z</cp:lastPrinted>
  <dcterms:created xsi:type="dcterms:W3CDTF">2017-01-24T21:38:00Z</dcterms:created>
  <dcterms:modified xsi:type="dcterms:W3CDTF">2017-01-29T14:41:00Z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TC039885629991</vt:lpwstr>
  </property>
</Properties>
</file>